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37" w:rsidRPr="00C020AD" w:rsidRDefault="007E7F37" w:rsidP="007E7F3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Richard WARTRE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(fl.1450)</w:t>
      </w:r>
    </w:p>
    <w:p w:rsidR="007E7F37" w:rsidRPr="00C020AD" w:rsidRDefault="007E7F37" w:rsidP="007E7F3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</w:p>
    <w:p w:rsidR="007E7F37" w:rsidRPr="00C020AD" w:rsidRDefault="007E7F37" w:rsidP="007E7F3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E7F37" w:rsidRPr="00C020AD" w:rsidRDefault="007E7F37" w:rsidP="007E7F3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E7F37" w:rsidRPr="00C020AD" w:rsidRDefault="007E7F37" w:rsidP="007E7F3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  3 Feb.1450    He became Mayor.  (R.F.Y. p.170)</w:t>
      </w:r>
    </w:p>
    <w:p w:rsidR="007E7F37" w:rsidRPr="00C020AD" w:rsidRDefault="007E7F37" w:rsidP="007E7F3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7E7F37" w:rsidRPr="00C020AD" w:rsidRDefault="007E7F37" w:rsidP="007E7F37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7E7F37" w:rsidP="007E7F37">
      <w:pPr>
        <w:pStyle w:val="NoSpacing"/>
      </w:pPr>
      <w:r w:rsidRPr="00C020AD">
        <w:t>21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F37" w:rsidRDefault="007E7F37" w:rsidP="00920DE3">
      <w:pPr>
        <w:spacing w:after="0" w:line="240" w:lineRule="auto"/>
      </w:pPr>
      <w:r>
        <w:separator/>
      </w:r>
    </w:p>
  </w:endnote>
  <w:endnote w:type="continuationSeparator" w:id="0">
    <w:p w:rsidR="007E7F37" w:rsidRDefault="007E7F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F37" w:rsidRDefault="007E7F37" w:rsidP="00920DE3">
      <w:pPr>
        <w:spacing w:after="0" w:line="240" w:lineRule="auto"/>
      </w:pPr>
      <w:r>
        <w:separator/>
      </w:r>
    </w:p>
  </w:footnote>
  <w:footnote w:type="continuationSeparator" w:id="0">
    <w:p w:rsidR="007E7F37" w:rsidRDefault="007E7F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37"/>
    <w:rsid w:val="00120749"/>
    <w:rsid w:val="00624CAE"/>
    <w:rsid w:val="007E7F3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E7F3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E7F3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2014-02-15T20:15:00Z</dcterms:created>
  <dcterms:modified xsi:type="dcterms:W3CDTF">2014-02-15T20:15:00Z</dcterms:modified>
</cp:coreProperties>
</file>